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6150" w14:textId="209A5D87" w:rsidR="00BA00AB" w:rsidRDefault="001B31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RAYNES</w:t>
      </w:r>
      <w:r>
        <w:rPr>
          <w:rFonts w:ascii="Times New Roman" w:hAnsi="Times New Roman" w:cs="Times New Roman"/>
          <w:sz w:val="24"/>
          <w:szCs w:val="24"/>
        </w:rPr>
        <w:t xml:space="preserve">      (d.1486)</w:t>
      </w:r>
    </w:p>
    <w:p w14:paraId="5D02B904" w14:textId="2A5E62FB" w:rsidR="001B31E3" w:rsidRDefault="001B31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Patrington.</w:t>
      </w:r>
    </w:p>
    <w:p w14:paraId="0207F335" w14:textId="0609D854" w:rsidR="001B31E3" w:rsidRDefault="001B31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BCB81A" w14:textId="5CEFA702" w:rsidR="001B31E3" w:rsidRDefault="001B31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E6E605" w14:textId="5464524E" w:rsidR="001B31E3" w:rsidRDefault="001B31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Mar.1486</w:t>
      </w:r>
      <w:r>
        <w:rPr>
          <w:rFonts w:ascii="Times New Roman" w:hAnsi="Times New Roman" w:cs="Times New Roman"/>
          <w:sz w:val="24"/>
          <w:szCs w:val="24"/>
        </w:rPr>
        <w:tab/>
      </w:r>
      <w:r w:rsidR="00156B5F">
        <w:rPr>
          <w:rFonts w:ascii="Times New Roman" w:hAnsi="Times New Roman" w:cs="Times New Roman"/>
          <w:sz w:val="24"/>
          <w:szCs w:val="24"/>
        </w:rPr>
        <w:t>He made his Will.   (W.Y.R. p.136)</w:t>
      </w:r>
    </w:p>
    <w:p w14:paraId="27B66B54" w14:textId="617763FD" w:rsidR="00156B5F" w:rsidRDefault="001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3C43BFD8" w14:textId="0E23A0A2" w:rsidR="00156B5F" w:rsidRDefault="001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D60E31" w14:textId="39EB2F24" w:rsidR="00156B5F" w:rsidRDefault="001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7C3A8B" w14:textId="2DA77D0F" w:rsidR="00156B5F" w:rsidRPr="001B31E3" w:rsidRDefault="001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2021</w:t>
      </w:r>
    </w:p>
    <w:sectPr w:rsidR="00156B5F" w:rsidRPr="001B31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09FB3" w14:textId="77777777" w:rsidR="001B31E3" w:rsidRDefault="001B31E3" w:rsidP="009139A6">
      <w:r>
        <w:separator/>
      </w:r>
    </w:p>
  </w:endnote>
  <w:endnote w:type="continuationSeparator" w:id="0">
    <w:p w14:paraId="639825C9" w14:textId="77777777" w:rsidR="001B31E3" w:rsidRDefault="001B31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0C4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1FC5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D28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1F3" w14:textId="77777777" w:rsidR="001B31E3" w:rsidRDefault="001B31E3" w:rsidP="009139A6">
      <w:r>
        <w:separator/>
      </w:r>
    </w:p>
  </w:footnote>
  <w:footnote w:type="continuationSeparator" w:id="0">
    <w:p w14:paraId="5B77F716" w14:textId="77777777" w:rsidR="001B31E3" w:rsidRDefault="001B31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D9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0AF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EFD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E3"/>
    <w:rsid w:val="000666E0"/>
    <w:rsid w:val="00156B5F"/>
    <w:rsid w:val="001B31E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967"/>
  <w15:chartTrackingRefBased/>
  <w15:docId w15:val="{5C136E39-173D-4A5D-8E40-91F6A7AC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15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2021-07-31T19:34:00Z</dcterms:created>
  <dcterms:modified xsi:type="dcterms:W3CDTF">2021-07-31T19:49:00Z</dcterms:modified>
</cp:coreProperties>
</file>